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5BC5C706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4301-0027/2023</w:t>
      </w:r>
    </w:p>
    <w:p w14:paraId="326632A3" w14:textId="77777777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2023-195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0E2699FD" w:rsidR="00916DB7" w:rsidRPr="00DA1A30" w:rsidRDefault="00916DB7" w:rsidP="002363DF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2363DF"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 w:rsidR="002363DF"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 w:rsidR="002363DF"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ins w:id="0" w:author="user" w:date="2023-06-20T13:07:00Z">
        <w:r w:rsidR="002363DF">
          <w:rPr>
            <w:rFonts w:cs="Arial"/>
          </w:rPr>
          <w:t xml:space="preserve"> </w:t>
        </w:r>
      </w:ins>
      <w:r w:rsidR="002363DF">
        <w:rPr>
          <w:rFonts w:cs="Arial"/>
        </w:rPr>
        <w:t>trajanja pogodbe</w:t>
      </w:r>
      <w:r w:rsidRPr="00DA1A30">
        <w:rPr>
          <w:rFonts w:cs="Arial"/>
        </w:rPr>
        <w:t xml:space="preserve"> primerno za skladiščenje tovrstnega blaga.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142D4" w14:textId="77777777" w:rsidR="009B2092" w:rsidRDefault="009B2092">
      <w:r>
        <w:separator/>
      </w:r>
    </w:p>
  </w:endnote>
  <w:endnote w:type="continuationSeparator" w:id="0">
    <w:p w14:paraId="0E39AD7D" w14:textId="77777777" w:rsidR="009B2092" w:rsidRDefault="009B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5278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2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2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431D6" w14:textId="77777777" w:rsidR="009B2092" w:rsidRDefault="009B2092">
      <w:r>
        <w:separator/>
      </w:r>
    </w:p>
  </w:footnote>
  <w:footnote w:type="continuationSeparator" w:id="0">
    <w:p w14:paraId="606A252C" w14:textId="77777777" w:rsidR="009B2092" w:rsidRDefault="009B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bookmarkStart w:id="1" w:name="_GoBack"/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1"/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32002E-BA10-416B-8F4B-64ECF69D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2023-06-15T10:19:00Z</cp:lastPrinted>
  <dcterms:created xsi:type="dcterms:W3CDTF">2023-05-09T13:19:00Z</dcterms:created>
  <dcterms:modified xsi:type="dcterms:W3CDTF">2023-07-26T16:22:00Z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